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542" w:rsidRDefault="00846542" w:rsidP="008465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JOCE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846542" w:rsidRDefault="00846542" w:rsidP="008465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Barnstaple, Devon. Merchant.</w:t>
      </w:r>
    </w:p>
    <w:p w:rsidR="00846542" w:rsidRDefault="00846542" w:rsidP="008465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6542" w:rsidRDefault="00846542" w:rsidP="008465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6542" w:rsidRDefault="00846542" w:rsidP="008465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John Martyn(q.v.) brought a plaint of debt against him, Robert</w:t>
      </w:r>
    </w:p>
    <w:p w:rsidR="00846542" w:rsidRDefault="00846542" w:rsidP="008465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Haywode of Barnstaple(q.v.) and John Hamelyn of Totton(q.v.).</w:t>
      </w:r>
    </w:p>
    <w:p w:rsidR="00846542" w:rsidRDefault="00846542" w:rsidP="008465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846542" w:rsidRDefault="00846542" w:rsidP="008465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6542" w:rsidRDefault="00846542" w:rsidP="008465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846542" w:rsidP="008465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October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542" w:rsidRDefault="00846542" w:rsidP="00564E3C">
      <w:pPr>
        <w:spacing w:after="0" w:line="240" w:lineRule="auto"/>
      </w:pPr>
      <w:r>
        <w:separator/>
      </w:r>
    </w:p>
  </w:endnote>
  <w:endnote w:type="continuationSeparator" w:id="0">
    <w:p w:rsidR="00846542" w:rsidRDefault="0084654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46542">
      <w:rPr>
        <w:rFonts w:ascii="Times New Roman" w:hAnsi="Times New Roman" w:cs="Times New Roman"/>
        <w:noProof/>
        <w:sz w:val="24"/>
        <w:szCs w:val="24"/>
      </w:rPr>
      <w:t>11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542" w:rsidRDefault="00846542" w:rsidP="00564E3C">
      <w:pPr>
        <w:spacing w:after="0" w:line="240" w:lineRule="auto"/>
      </w:pPr>
      <w:r>
        <w:separator/>
      </w:r>
    </w:p>
  </w:footnote>
  <w:footnote w:type="continuationSeparator" w:id="0">
    <w:p w:rsidR="00846542" w:rsidRDefault="0084654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542"/>
    <w:rsid w:val="00372DC6"/>
    <w:rsid w:val="00564E3C"/>
    <w:rsid w:val="0064591D"/>
    <w:rsid w:val="0084654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A7115F-FA5E-4E5B-85A4-AC70E0EAA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8465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2015-12-11T19:23:00Z</dcterms:created>
  <dcterms:modified xsi:type="dcterms:W3CDTF">2015-12-11T19:24:00Z</dcterms:modified>
</cp:coreProperties>
</file>